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4BF" w:rsidRDefault="00C664BF" w:rsidP="007F40AC">
      <w:pPr>
        <w:tabs>
          <w:tab w:val="left" w:pos="5310"/>
        </w:tabs>
        <w:spacing w:after="0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</w:t>
      </w:r>
      <w:r w:rsidRPr="007F40A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9</w:t>
      </w:r>
      <w:r w:rsidRPr="007F40AC">
        <w:rPr>
          <w:sz w:val="24"/>
          <w:szCs w:val="24"/>
        </w:rPr>
        <w:t xml:space="preserve"> </w:t>
      </w:r>
    </w:p>
    <w:p w:rsidR="00C664BF" w:rsidRDefault="00C664BF" w:rsidP="007F40AC">
      <w:pPr>
        <w:tabs>
          <w:tab w:val="left" w:pos="531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Решению </w:t>
      </w:r>
      <w:r w:rsidRPr="007F40AC">
        <w:rPr>
          <w:sz w:val="24"/>
          <w:szCs w:val="24"/>
        </w:rPr>
        <w:t>Со</w:t>
      </w:r>
      <w:r>
        <w:rPr>
          <w:sz w:val="24"/>
          <w:szCs w:val="24"/>
        </w:rPr>
        <w:t xml:space="preserve">вета </w:t>
      </w:r>
      <w:r w:rsidRPr="007F40AC">
        <w:rPr>
          <w:sz w:val="24"/>
          <w:szCs w:val="24"/>
        </w:rPr>
        <w:t xml:space="preserve">депутатов  </w:t>
      </w:r>
    </w:p>
    <w:p w:rsidR="00C664BF" w:rsidRDefault="00C664BF" w:rsidP="007F40AC">
      <w:pPr>
        <w:tabs>
          <w:tab w:val="left" w:pos="531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7F40AC">
        <w:rPr>
          <w:sz w:val="24"/>
          <w:szCs w:val="24"/>
        </w:rPr>
        <w:t xml:space="preserve">Дубровского </w:t>
      </w:r>
      <w:r>
        <w:rPr>
          <w:sz w:val="24"/>
          <w:szCs w:val="24"/>
        </w:rPr>
        <w:t xml:space="preserve">сельского поселения </w:t>
      </w:r>
    </w:p>
    <w:p w:rsidR="00C664BF" w:rsidRPr="007F40AC" w:rsidRDefault="00C664BF" w:rsidP="007F40AC">
      <w:pPr>
        <w:tabs>
          <w:tab w:val="left" w:pos="531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от года  № </w:t>
      </w:r>
    </w:p>
    <w:p w:rsidR="00C664BF" w:rsidRPr="007F40AC" w:rsidRDefault="00C664BF" w:rsidP="007F40AC">
      <w:pPr>
        <w:tabs>
          <w:tab w:val="left" w:pos="5310"/>
        </w:tabs>
        <w:spacing w:after="0"/>
        <w:rPr>
          <w:sz w:val="24"/>
          <w:szCs w:val="24"/>
        </w:rPr>
      </w:pPr>
    </w:p>
    <w:p w:rsidR="00C664BF" w:rsidRDefault="00C664BF" w:rsidP="007F40AC">
      <w:pPr>
        <w:spacing w:after="0"/>
        <w:jc w:val="both"/>
        <w:rPr>
          <w:b/>
          <w:bCs/>
          <w:sz w:val="28"/>
          <w:szCs w:val="28"/>
        </w:rPr>
      </w:pPr>
    </w:p>
    <w:p w:rsidR="00C664BF" w:rsidRDefault="00C664BF" w:rsidP="007F40AC">
      <w:pPr>
        <w:spacing w:after="0"/>
        <w:jc w:val="both"/>
        <w:rPr>
          <w:b/>
          <w:bCs/>
          <w:sz w:val="28"/>
          <w:szCs w:val="28"/>
        </w:rPr>
      </w:pPr>
    </w:p>
    <w:p w:rsidR="00C664BF" w:rsidRDefault="00C664BF" w:rsidP="007F40AC">
      <w:pPr>
        <w:spacing w:after="0"/>
        <w:jc w:val="center"/>
        <w:rPr>
          <w:sz w:val="28"/>
          <w:szCs w:val="28"/>
        </w:rPr>
      </w:pPr>
      <w:r w:rsidRPr="007F40AC">
        <w:rPr>
          <w:sz w:val="28"/>
          <w:szCs w:val="28"/>
        </w:rPr>
        <w:t>ОТЧЕТ</w:t>
      </w:r>
    </w:p>
    <w:p w:rsidR="00C664BF" w:rsidRDefault="00C664BF" w:rsidP="007F40A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расходовании средств резервного фонда Администрации Дубровского сельского поселения за 2019 год</w:t>
      </w:r>
    </w:p>
    <w:p w:rsidR="00C664BF" w:rsidRDefault="00C664BF" w:rsidP="007F40AC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C664BF" w:rsidRPr="004E54D8">
        <w:tc>
          <w:tcPr>
            <w:tcW w:w="2392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№ и дата распоряжения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Получатель средств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Цель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Сумма, рублей</w:t>
            </w:r>
          </w:p>
        </w:tc>
      </w:tr>
      <w:tr w:rsidR="00C664BF" w:rsidRPr="004E54D8">
        <w:tc>
          <w:tcPr>
            <w:tcW w:w="2392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0</w:t>
            </w:r>
          </w:p>
        </w:tc>
      </w:tr>
      <w:tr w:rsidR="00C664BF" w:rsidRPr="004E54D8">
        <w:tc>
          <w:tcPr>
            <w:tcW w:w="2392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Всего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C664BF" w:rsidRPr="004E54D8" w:rsidRDefault="00C664B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0</w:t>
            </w:r>
          </w:p>
        </w:tc>
      </w:tr>
    </w:tbl>
    <w:p w:rsidR="00C664BF" w:rsidRPr="007F40AC" w:rsidRDefault="00C664BF" w:rsidP="007F40AC">
      <w:pPr>
        <w:spacing w:after="0"/>
        <w:jc w:val="both"/>
        <w:rPr>
          <w:sz w:val="28"/>
          <w:szCs w:val="28"/>
        </w:rPr>
      </w:pPr>
    </w:p>
    <w:sectPr w:rsidR="00C664BF" w:rsidRPr="007F40AC" w:rsidSect="00352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708"/>
    <w:rsid w:val="000229AB"/>
    <w:rsid w:val="000F760A"/>
    <w:rsid w:val="00125261"/>
    <w:rsid w:val="001377DB"/>
    <w:rsid w:val="00151C7F"/>
    <w:rsid w:val="001540F9"/>
    <w:rsid w:val="00161467"/>
    <w:rsid w:val="00173A7B"/>
    <w:rsid w:val="001A420D"/>
    <w:rsid w:val="001B7A20"/>
    <w:rsid w:val="00221A55"/>
    <w:rsid w:val="00262BB7"/>
    <w:rsid w:val="002E4A2F"/>
    <w:rsid w:val="003274A2"/>
    <w:rsid w:val="003524CC"/>
    <w:rsid w:val="00355779"/>
    <w:rsid w:val="00371DB4"/>
    <w:rsid w:val="003B3E7F"/>
    <w:rsid w:val="00413012"/>
    <w:rsid w:val="00420734"/>
    <w:rsid w:val="00465077"/>
    <w:rsid w:val="004910BB"/>
    <w:rsid w:val="004A4AA4"/>
    <w:rsid w:val="004E54D8"/>
    <w:rsid w:val="00514173"/>
    <w:rsid w:val="005255CF"/>
    <w:rsid w:val="00594C9F"/>
    <w:rsid w:val="005C540E"/>
    <w:rsid w:val="005D0CEE"/>
    <w:rsid w:val="005F2AF5"/>
    <w:rsid w:val="005F7FB0"/>
    <w:rsid w:val="0062670D"/>
    <w:rsid w:val="00644E47"/>
    <w:rsid w:val="00693E9A"/>
    <w:rsid w:val="00697303"/>
    <w:rsid w:val="006A5EA5"/>
    <w:rsid w:val="006D53ED"/>
    <w:rsid w:val="006D5BAF"/>
    <w:rsid w:val="00701DDA"/>
    <w:rsid w:val="0070398A"/>
    <w:rsid w:val="00752C24"/>
    <w:rsid w:val="007A2708"/>
    <w:rsid w:val="007E42A7"/>
    <w:rsid w:val="007F40AC"/>
    <w:rsid w:val="0087290E"/>
    <w:rsid w:val="008B4DF2"/>
    <w:rsid w:val="008D0CCE"/>
    <w:rsid w:val="00916270"/>
    <w:rsid w:val="009A7333"/>
    <w:rsid w:val="009E71F0"/>
    <w:rsid w:val="00A80663"/>
    <w:rsid w:val="00A939C4"/>
    <w:rsid w:val="00A94462"/>
    <w:rsid w:val="00B15B32"/>
    <w:rsid w:val="00B212E8"/>
    <w:rsid w:val="00B261EB"/>
    <w:rsid w:val="00B3769E"/>
    <w:rsid w:val="00B97D56"/>
    <w:rsid w:val="00C248F5"/>
    <w:rsid w:val="00C565B0"/>
    <w:rsid w:val="00C63847"/>
    <w:rsid w:val="00C664BF"/>
    <w:rsid w:val="00C908C2"/>
    <w:rsid w:val="00D35FBC"/>
    <w:rsid w:val="00DB6E48"/>
    <w:rsid w:val="00E42C81"/>
    <w:rsid w:val="00E65ECE"/>
    <w:rsid w:val="00EB2991"/>
    <w:rsid w:val="00EF6F0A"/>
    <w:rsid w:val="00F34941"/>
    <w:rsid w:val="00F8318B"/>
    <w:rsid w:val="00F84DC0"/>
    <w:rsid w:val="00F9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4C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40A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98</Words>
  <Characters>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</dc:creator>
  <cp:keywords/>
  <dc:description/>
  <cp:lastModifiedBy>1</cp:lastModifiedBy>
  <cp:revision>26</cp:revision>
  <cp:lastPrinted>2020-04-01T06:58:00Z</cp:lastPrinted>
  <dcterms:created xsi:type="dcterms:W3CDTF">2010-04-12T06:23:00Z</dcterms:created>
  <dcterms:modified xsi:type="dcterms:W3CDTF">2020-04-01T06:58:00Z</dcterms:modified>
</cp:coreProperties>
</file>